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543" w:rsidRDefault="005E0543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5E0543" w:rsidRPr="007F0519" w:rsidRDefault="005E0543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5E0543" w:rsidRDefault="005E0543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5E0543" w:rsidRPr="007F0519" w:rsidRDefault="005E0543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5E0543" w:rsidRPr="00F4290B" w:rsidRDefault="005E0543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>02.12.2024</w:t>
      </w:r>
      <w:r w:rsidRPr="00F4290B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278</w:t>
      </w:r>
    </w:p>
    <w:p w:rsidR="005E0543" w:rsidRDefault="005E0543">
      <w:r>
        <w:rPr>
          <w:rFonts w:ascii="Times New Roman" w:hAnsi="Times New Roman" w:cs="Times New Roman"/>
        </w:rPr>
        <w:t xml:space="preserve"> г. Унеча  Брянской области</w:t>
      </w:r>
    </w:p>
    <w:p w:rsidR="005E0543" w:rsidRDefault="005E0543">
      <w:pPr>
        <w:sectPr w:rsidR="005E0543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5E0543" w:rsidRPr="008B5049" w:rsidRDefault="005E0543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5E0543" w:rsidRDefault="005E0543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</w:t>
      </w:r>
      <w:r w:rsidRPr="00CA16D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090201</w:t>
      </w:r>
    </w:p>
    <w:p w:rsidR="005E0543" w:rsidRDefault="005E0543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5E0543" w:rsidRDefault="005E0543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5E0543" w:rsidRPr="001B0BB9" w:rsidRDefault="005E0543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5E0543" w:rsidRPr="001B0BB9" w:rsidRDefault="005E0543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5E0543" w:rsidRPr="001B0BB9" w:rsidRDefault="005E0543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0543" w:rsidRPr="0097133F" w:rsidRDefault="005E0543" w:rsidP="00157AA4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 xml:space="preserve">кадастрового квартала </w:t>
      </w:r>
      <w:r w:rsidRPr="00CA16D4">
        <w:rPr>
          <w:rFonts w:ascii="Times New Roman" w:hAnsi="Times New Roman" w:cs="Times New Roman"/>
          <w:sz w:val="24"/>
          <w:szCs w:val="24"/>
        </w:rPr>
        <w:t>32:27:0</w:t>
      </w:r>
      <w:r>
        <w:rPr>
          <w:rFonts w:ascii="Times New Roman" w:hAnsi="Times New Roman" w:cs="Times New Roman"/>
          <w:sz w:val="24"/>
          <w:szCs w:val="24"/>
        </w:rPr>
        <w:t>090201</w:t>
      </w:r>
      <w:r w:rsidRPr="00CA16D4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5E0543" w:rsidRPr="00887FFE" w:rsidRDefault="005E0543" w:rsidP="00157AA4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5E0543" w:rsidRPr="00887FFE" w:rsidRDefault="005E0543" w:rsidP="00157AA4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5E0543" w:rsidRDefault="005E0543" w:rsidP="00157AA4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исполняющего обязанности </w:t>
      </w:r>
      <w:r w:rsidRPr="00887FFE">
        <w:rPr>
          <w:rFonts w:ascii="Times New Roman" w:hAnsi="Times New Roman" w:cs="Times New Roman"/>
          <w:sz w:val="24"/>
          <w:szCs w:val="24"/>
        </w:rPr>
        <w:t>заместителя главы администрации района И.М. Волкович.</w:t>
      </w:r>
    </w:p>
    <w:p w:rsidR="005E0543" w:rsidRPr="00BD61EC" w:rsidRDefault="005E0543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5E0543" w:rsidRPr="007A420E">
        <w:trPr>
          <w:trHeight w:val="471"/>
        </w:trPr>
        <w:tc>
          <w:tcPr>
            <w:tcW w:w="3778" w:type="pct"/>
            <w:gridSpan w:val="2"/>
          </w:tcPr>
          <w:p w:rsidR="005E0543" w:rsidRPr="007A420E" w:rsidRDefault="005E0543" w:rsidP="00E822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5E0543" w:rsidRPr="007A420E" w:rsidRDefault="005E0543" w:rsidP="00E822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543" w:rsidRPr="00C15414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p w:rsidR="005E0543" w:rsidRPr="00C15414" w:rsidRDefault="005E0543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 xml:space="preserve">Временно исполняющий обязанности </w:t>
            </w:r>
          </w:p>
          <w:p w:rsidR="005E0543" w:rsidRPr="00C15414" w:rsidRDefault="005E0543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>главы администрации района</w:t>
            </w:r>
          </w:p>
        </w:tc>
        <w:tc>
          <w:tcPr>
            <w:tcW w:w="1142" w:type="pct"/>
            <w:gridSpan w:val="2"/>
          </w:tcPr>
          <w:p w:rsidR="005E0543" w:rsidRPr="00C15414" w:rsidRDefault="005E0543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543" w:rsidRPr="00C15414" w:rsidRDefault="005E0543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 xml:space="preserve">      В.А. Дуда</w:t>
            </w:r>
          </w:p>
        </w:tc>
      </w:tr>
      <w:tr w:rsidR="005E0543" w:rsidRPr="00BD61EC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p w:rsidR="005E0543" w:rsidRPr="00BD61EC" w:rsidRDefault="005E0543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5E0543" w:rsidRPr="00BD61EC" w:rsidRDefault="005E0543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0543" w:rsidRPr="00664ED3" w:rsidRDefault="005E0543" w:rsidP="00BD61EC">
      <w:pPr>
        <w:spacing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5E0543" w:rsidRPr="00BD61EC" w:rsidRDefault="005E0543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5E0543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57AA4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EDC"/>
    <w:rsid w:val="00280C9C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758D"/>
    <w:rsid w:val="00510439"/>
    <w:rsid w:val="005113D1"/>
    <w:rsid w:val="00515E87"/>
    <w:rsid w:val="005211F5"/>
    <w:rsid w:val="00522895"/>
    <w:rsid w:val="005275F1"/>
    <w:rsid w:val="00532889"/>
    <w:rsid w:val="0053403D"/>
    <w:rsid w:val="00535F3A"/>
    <w:rsid w:val="0054111C"/>
    <w:rsid w:val="005464AD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2F4A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26D1"/>
    <w:rsid w:val="005D2CF6"/>
    <w:rsid w:val="005D4346"/>
    <w:rsid w:val="005D564F"/>
    <w:rsid w:val="005E0543"/>
    <w:rsid w:val="005E0CD2"/>
    <w:rsid w:val="005E105E"/>
    <w:rsid w:val="005E20EE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4ED3"/>
    <w:rsid w:val="0066615E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009C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A420E"/>
    <w:rsid w:val="007B1590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D66"/>
    <w:rsid w:val="007E159B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776F3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6CCD"/>
    <w:rsid w:val="008E1424"/>
    <w:rsid w:val="008F23F0"/>
    <w:rsid w:val="008F3A88"/>
    <w:rsid w:val="008F6FD0"/>
    <w:rsid w:val="00905558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3382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E83"/>
    <w:rsid w:val="00BF0920"/>
    <w:rsid w:val="00BF37F7"/>
    <w:rsid w:val="00BF4D0C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46D2B"/>
    <w:rsid w:val="00C54D97"/>
    <w:rsid w:val="00C716E2"/>
    <w:rsid w:val="00C739AA"/>
    <w:rsid w:val="00C74598"/>
    <w:rsid w:val="00C757BE"/>
    <w:rsid w:val="00C76AC8"/>
    <w:rsid w:val="00C76F27"/>
    <w:rsid w:val="00C77D44"/>
    <w:rsid w:val="00C8246F"/>
    <w:rsid w:val="00C8289E"/>
    <w:rsid w:val="00C864F7"/>
    <w:rsid w:val="00C93E9C"/>
    <w:rsid w:val="00C96A68"/>
    <w:rsid w:val="00C97E94"/>
    <w:rsid w:val="00CA16D4"/>
    <w:rsid w:val="00CA3049"/>
    <w:rsid w:val="00CA3BD1"/>
    <w:rsid w:val="00CA4C1E"/>
    <w:rsid w:val="00CA68F0"/>
    <w:rsid w:val="00CA780D"/>
    <w:rsid w:val="00CB5199"/>
    <w:rsid w:val="00CB71A8"/>
    <w:rsid w:val="00CB7906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73"/>
    <w:rsid w:val="00D71EEA"/>
    <w:rsid w:val="00D74C78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5138"/>
    <w:rsid w:val="00E36104"/>
    <w:rsid w:val="00E36E1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22B5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48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13</TotalTime>
  <Pages>1</Pages>
  <Words>261</Words>
  <Characters>1490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7</cp:revision>
  <cp:lastPrinted>2024-11-28T11:02:00Z</cp:lastPrinted>
  <dcterms:created xsi:type="dcterms:W3CDTF">2024-11-28T08:46:00Z</dcterms:created>
  <dcterms:modified xsi:type="dcterms:W3CDTF">2024-12-20T09:23:00Z</dcterms:modified>
</cp:coreProperties>
</file>